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60871" w14:textId="77777777" w:rsidR="00C1752C" w:rsidRDefault="00C1752C" w:rsidP="00C1752C">
      <w:r>
        <w:rPr>
          <w:u w:val="single"/>
        </w:rPr>
        <w:t>Nicholas CLERKE</w:t>
      </w:r>
      <w:r>
        <w:t xml:space="preserve">  </w:t>
      </w:r>
      <w:proofErr w:type="gramStart"/>
      <w:r>
        <w:t xml:space="preserve">   (</w:t>
      </w:r>
      <w:proofErr w:type="gramEnd"/>
      <w:r>
        <w:t>fl.1427)</w:t>
      </w:r>
    </w:p>
    <w:p w14:paraId="059EA9DA" w14:textId="77777777" w:rsidR="00C1752C" w:rsidRDefault="00C1752C" w:rsidP="00C1752C"/>
    <w:p w14:paraId="32E6B8A8" w14:textId="77777777" w:rsidR="00C1752C" w:rsidRDefault="00C1752C" w:rsidP="00C1752C"/>
    <w:p w14:paraId="5846E22A" w14:textId="77777777" w:rsidR="00C1752C" w:rsidRDefault="00C1752C" w:rsidP="00C1752C">
      <w:r>
        <w:tab/>
        <w:t>1427</w:t>
      </w:r>
      <w:r>
        <w:tab/>
        <w:t xml:space="preserve">John Benne of </w:t>
      </w:r>
      <w:proofErr w:type="spellStart"/>
      <w:proofErr w:type="gramStart"/>
      <w:r>
        <w:t>St.Albans</w:t>
      </w:r>
      <w:proofErr w:type="spellEnd"/>
      <w:proofErr w:type="gramEnd"/>
      <w:r>
        <w:t>(q.v.) made him a joint supervisor of his Will.</w:t>
      </w:r>
    </w:p>
    <w:p w14:paraId="325F5CFF" w14:textId="77777777" w:rsidR="00C1752C" w:rsidRDefault="00C1752C" w:rsidP="00C1752C">
      <w:pPr>
        <w:rPr>
          <w:lang w:val="en-US"/>
        </w:rPr>
      </w:pPr>
      <w:r>
        <w:tab/>
      </w:r>
      <w:r>
        <w:tab/>
      </w:r>
      <w:r w:rsidRPr="00955EEE">
        <w:rPr>
          <w:lang w:val="en-US"/>
        </w:rPr>
        <w:t xml:space="preserve">(“The Herts Genealogist and </w:t>
      </w:r>
      <w:proofErr w:type="gramStart"/>
      <w:r w:rsidRPr="00955EEE">
        <w:rPr>
          <w:lang w:val="en-US"/>
        </w:rPr>
        <w:t xml:space="preserve">Antiquary”  </w:t>
      </w:r>
      <w:proofErr w:type="spellStart"/>
      <w:r w:rsidRPr="00955EEE">
        <w:rPr>
          <w:lang w:val="en-US"/>
        </w:rPr>
        <w:t>ed</w:t>
      </w:r>
      <w:proofErr w:type="gramEnd"/>
      <w:r w:rsidRPr="00955EEE">
        <w:rPr>
          <w:lang w:val="en-US"/>
        </w:rPr>
        <w:t>.William</w:t>
      </w:r>
      <w:proofErr w:type="spellEnd"/>
      <w:r w:rsidRPr="00955EEE">
        <w:rPr>
          <w:lang w:val="en-US"/>
        </w:rPr>
        <w:t xml:space="preserve"> Brigg, pub.1895 </w:t>
      </w:r>
    </w:p>
    <w:p w14:paraId="0F7F6028" w14:textId="77777777" w:rsidR="00C1752C" w:rsidRDefault="00C1752C" w:rsidP="00C1752C">
      <w:pPr>
        <w:ind w:left="720" w:firstLine="720"/>
        <w:rPr>
          <w:lang w:val="en-US"/>
        </w:rPr>
      </w:pPr>
      <w:r>
        <w:rPr>
          <w:lang w:val="en-US"/>
        </w:rPr>
        <w:t xml:space="preserve"> </w:t>
      </w:r>
      <w:proofErr w:type="spellStart"/>
      <w:proofErr w:type="gramStart"/>
      <w:r w:rsidRPr="00955EEE">
        <w:rPr>
          <w:lang w:val="en-US"/>
        </w:rPr>
        <w:t>vol.I</w:t>
      </w:r>
      <w:proofErr w:type="spellEnd"/>
      <w:proofErr w:type="gramEnd"/>
      <w:r w:rsidRPr="00955EEE">
        <w:rPr>
          <w:lang w:val="en-US"/>
        </w:rPr>
        <w:t xml:space="preserve"> p.105)</w:t>
      </w:r>
    </w:p>
    <w:p w14:paraId="249896E1" w14:textId="77777777" w:rsidR="00C1752C" w:rsidRDefault="00C1752C" w:rsidP="00C1752C">
      <w:pPr>
        <w:rPr>
          <w:lang w:val="en-US"/>
        </w:rPr>
      </w:pPr>
    </w:p>
    <w:p w14:paraId="0CE0FFFF" w14:textId="77777777" w:rsidR="00C1752C" w:rsidRDefault="00C1752C" w:rsidP="00C1752C">
      <w:pPr>
        <w:rPr>
          <w:lang w:val="en-US"/>
        </w:rPr>
      </w:pPr>
    </w:p>
    <w:p w14:paraId="2EC98D57" w14:textId="77777777" w:rsidR="00C1752C" w:rsidRDefault="00C1752C" w:rsidP="00C1752C">
      <w:pPr>
        <w:rPr>
          <w:lang w:val="en-US"/>
        </w:rPr>
      </w:pPr>
      <w:r>
        <w:rPr>
          <w:lang w:val="en-US"/>
        </w:rPr>
        <w:t>13 March 2021</w:t>
      </w:r>
    </w:p>
    <w:p w14:paraId="266156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0C0E7" w14:textId="77777777" w:rsidR="00C1752C" w:rsidRDefault="00C1752C" w:rsidP="009139A6">
      <w:r>
        <w:separator/>
      </w:r>
    </w:p>
  </w:endnote>
  <w:endnote w:type="continuationSeparator" w:id="0">
    <w:p w14:paraId="635EB598" w14:textId="77777777" w:rsidR="00C1752C" w:rsidRDefault="00C175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E1D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0CA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190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ED797" w14:textId="77777777" w:rsidR="00C1752C" w:rsidRDefault="00C1752C" w:rsidP="009139A6">
      <w:r>
        <w:separator/>
      </w:r>
    </w:p>
  </w:footnote>
  <w:footnote w:type="continuationSeparator" w:id="0">
    <w:p w14:paraId="54D00E74" w14:textId="77777777" w:rsidR="00C1752C" w:rsidRDefault="00C175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CFD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303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3DA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52C"/>
    <w:rsid w:val="000666E0"/>
    <w:rsid w:val="002510B7"/>
    <w:rsid w:val="005C130B"/>
    <w:rsid w:val="00826F5C"/>
    <w:rsid w:val="009139A6"/>
    <w:rsid w:val="009448BB"/>
    <w:rsid w:val="00A3176C"/>
    <w:rsid w:val="00BA00AB"/>
    <w:rsid w:val="00C1752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3D56E"/>
  <w15:chartTrackingRefBased/>
  <w15:docId w15:val="{2B1752E4-5C37-4EAA-8FE0-27D08F90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52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2021-03-13T16:29:00Z</dcterms:created>
  <dcterms:modified xsi:type="dcterms:W3CDTF">2021-03-13T16:29:00Z</dcterms:modified>
</cp:coreProperties>
</file>